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108F8981" w14:textId="5C18DEAF" w:rsidR="007568A7" w:rsidRPr="009F177B" w:rsidRDefault="004D1617" w:rsidP="00994C2C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9F177B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981106" w:rsidRPr="00FF7D2E">
        <w:rPr>
          <w:rFonts w:eastAsia="Times New Roman" w:cs="Arial"/>
          <w:color w:val="004994"/>
          <w:spacing w:val="5"/>
          <w:kern w:val="28"/>
        </w:rPr>
        <w:t>26_ITD_010 Wartungsverlängerung -</w:t>
      </w:r>
      <w:r w:rsidR="00981106">
        <w:rPr>
          <w:rFonts w:eastAsia="Times New Roman" w:cs="Arial"/>
          <w:color w:val="004994"/>
          <w:spacing w:val="5"/>
          <w:kern w:val="28"/>
        </w:rPr>
        <w:t xml:space="preserve"> Tungsten</w:t>
      </w:r>
      <w:r w:rsidR="00981106" w:rsidRPr="00FF7D2E">
        <w:rPr>
          <w:rFonts w:eastAsia="Times New Roman" w:cs="Arial"/>
          <w:color w:val="004994"/>
          <w:spacing w:val="5"/>
          <w:kern w:val="28"/>
        </w:rPr>
        <w:t xml:space="preserve"> KOFAX Power PDF</w:t>
      </w:r>
      <w:r w:rsidR="00981106">
        <w:rPr>
          <w:rFonts w:eastAsia="Times New Roman" w:cs="Arial"/>
          <w:color w:val="004994"/>
          <w:spacing w:val="5"/>
          <w:kern w:val="28"/>
        </w:rPr>
        <w:t>_Version 1</w:t>
      </w:r>
    </w:p>
    <w:p w14:paraId="4E03DA2F" w14:textId="4EAEE25A" w:rsidR="001B0A99" w:rsidRPr="009F177B" w:rsidRDefault="001B0A99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9F177B">
        <w:rPr>
          <w:rFonts w:eastAsia="Times New Roman" w:cs="Arial"/>
          <w:color w:val="004994"/>
          <w:spacing w:val="5"/>
          <w:kern w:val="28"/>
        </w:rPr>
        <w:t xml:space="preserve">Stand: </w:t>
      </w:r>
      <w:sdt>
        <w:sdtPr>
          <w:rPr>
            <w:color w:val="004994"/>
            <w:lang w:val="en-US"/>
          </w:rPr>
          <w:id w:val="-1574884066"/>
          <w:placeholder>
            <w:docPart w:val="DDBB86CC625244B685BC76500CEC04EE"/>
          </w:placeholder>
          <w:date w:fullDate="2026-06-24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472D87">
            <w:rPr>
              <w:color w:val="004994"/>
            </w:rPr>
            <w:t>24.06.2026</w:t>
          </w:r>
        </w:sdtContent>
      </w:sdt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523E7E4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2229F17D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3B10C33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462EA3CB" w14:textId="02E2E44C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  <w:color w:val="000000"/>
        </w:rPr>
      </w:pPr>
      <w:r w:rsidRPr="005E1965">
        <w:rPr>
          <w:rFonts w:cs="Arial"/>
          <w:color w:val="000000"/>
        </w:rPr>
        <w:t xml:space="preserve">Die folgenden </w:t>
      </w:r>
      <w:r w:rsidR="00200AE1">
        <w:rPr>
          <w:rFonts w:cs="Arial"/>
          <w:color w:val="000000"/>
        </w:rPr>
        <w:t>Bescheinigungen</w:t>
      </w:r>
      <w:r w:rsidR="00200AE1" w:rsidRPr="005E1965">
        <w:rPr>
          <w:rFonts w:cs="Arial"/>
          <w:color w:val="000000"/>
        </w:rPr>
        <w:t xml:space="preserve"> </w:t>
      </w:r>
      <w:r w:rsidRPr="005E1965">
        <w:rPr>
          <w:rFonts w:cs="Arial"/>
          <w:color w:val="000000"/>
        </w:rPr>
        <w:t xml:space="preserve">sind </w:t>
      </w:r>
      <w:r w:rsidRPr="005E1965">
        <w:rPr>
          <w:rFonts w:cs="Arial"/>
          <w:b/>
          <w:color w:val="000000"/>
          <w:u w:val="single"/>
        </w:rPr>
        <w:t xml:space="preserve">erst </w:t>
      </w:r>
      <w:r w:rsidRPr="005E1965">
        <w:rPr>
          <w:rFonts w:cs="Arial"/>
          <w:b/>
          <w:u w:val="single"/>
        </w:rPr>
        <w:t>auf</w:t>
      </w:r>
      <w:r w:rsidRPr="005E1965">
        <w:rPr>
          <w:rFonts w:cs="Arial"/>
          <w:b/>
          <w:color w:val="000000"/>
          <w:u w:val="single"/>
        </w:rPr>
        <w:t xml:space="preserve"> Aufforderung des Auftraggebers</w:t>
      </w:r>
      <w:r w:rsidRPr="005E1965">
        <w:rPr>
          <w:rFonts w:cs="Arial"/>
          <w:color w:val="000000"/>
        </w:rPr>
        <w:t xml:space="preserve"> innerhalb einer angemessenen Frist (in der Regel innerhalb von 6 Kalendertagen; entsprechende </w:t>
      </w:r>
      <w:r w:rsidR="00200AE1">
        <w:rPr>
          <w:rFonts w:cs="Arial"/>
          <w:color w:val="000000"/>
        </w:rPr>
        <w:t>Bescheinigungen</w:t>
      </w:r>
      <w:r w:rsidR="00200AE1" w:rsidRPr="005E1965">
        <w:rPr>
          <w:rFonts w:cs="Arial"/>
          <w:color w:val="000000"/>
        </w:rPr>
        <w:t xml:space="preserve"> </w:t>
      </w:r>
      <w:r w:rsidRPr="005E1965">
        <w:rPr>
          <w:rFonts w:cs="Arial"/>
          <w:color w:val="000000"/>
        </w:rPr>
        <w:t>sind daher rechtzeitig bei den zuständigen Stellen zu beantragen) vorzulegen:</w:t>
      </w:r>
    </w:p>
    <w:p w14:paraId="583181B0" w14:textId="77777777" w:rsidR="005E284F" w:rsidRDefault="005E284F" w:rsidP="00BA768C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A847DA">
        <w:rPr>
          <w:rFonts w:cs="Arial"/>
        </w:rPr>
        <w:t>Bestätigung der Versicherungsgesellschaft über eine Betriebs-</w:t>
      </w:r>
      <w:r>
        <w:rPr>
          <w:rFonts w:cs="Arial"/>
        </w:rPr>
        <w:t xml:space="preserve"> </w:t>
      </w:r>
      <w:r w:rsidRPr="00A847DA">
        <w:rPr>
          <w:rFonts w:cs="Arial"/>
        </w:rPr>
        <w:t>/</w:t>
      </w:r>
      <w:r>
        <w:rPr>
          <w:rFonts w:cs="Arial"/>
        </w:rPr>
        <w:t xml:space="preserve"> </w:t>
      </w:r>
      <w:r w:rsidRPr="00A847DA">
        <w:rPr>
          <w:rFonts w:cs="Arial"/>
        </w:rPr>
        <w:t xml:space="preserve">Berufshaftpflichtversicherung mit den geforderten </w:t>
      </w:r>
      <w:r>
        <w:rPr>
          <w:rFonts w:cs="Arial"/>
        </w:rPr>
        <w:t>Mindestd</w:t>
      </w:r>
      <w:r w:rsidRPr="00A847DA">
        <w:rPr>
          <w:rFonts w:cs="Arial"/>
        </w:rPr>
        <w:t>eckungssummen</w:t>
      </w:r>
    </w:p>
    <w:p w14:paraId="1128BB93" w14:textId="5E4E1DBF" w:rsidR="00D71866" w:rsidRDefault="005E284F" w:rsidP="00CB18DF">
      <w:pPr>
        <w:spacing w:before="80" w:after="80"/>
        <w:jc w:val="both"/>
        <w:rPr>
          <w:rFonts w:cs="Arial"/>
          <w:color w:val="000000"/>
        </w:rPr>
      </w:pPr>
      <w:r w:rsidRPr="00A847DA">
        <w:rPr>
          <w:rFonts w:cs="Arial"/>
          <w:color w:val="000000"/>
        </w:rPr>
        <w:t>Der Auftraggeber behält sich vor, entsprechende Nachweise aller Unterauftragneh</w:t>
      </w:r>
      <w:r w:rsidR="00F20C4C">
        <w:rPr>
          <w:rFonts w:cs="Arial"/>
          <w:color w:val="000000"/>
        </w:rPr>
        <w:t>mer vorlegen zu lassen</w:t>
      </w:r>
      <w:r w:rsidR="002C4DEE">
        <w:rPr>
          <w:rFonts w:cs="Arial"/>
          <w:color w:val="000000"/>
        </w:rPr>
        <w:t xml:space="preserve"> (</w:t>
      </w:r>
      <w:r w:rsidR="00F20C4C">
        <w:rPr>
          <w:rFonts w:cs="Arial"/>
          <w:color w:val="000000"/>
        </w:rPr>
        <w:t>§ 26 Abs. </w:t>
      </w:r>
      <w:r w:rsidR="001A069D">
        <w:rPr>
          <w:rFonts w:cs="Arial"/>
          <w:color w:val="000000"/>
        </w:rPr>
        <w:t>1 UVgO</w:t>
      </w:r>
      <w:r w:rsidR="002C4DEE">
        <w:rPr>
          <w:rFonts w:cs="Arial"/>
          <w:color w:val="000000"/>
        </w:rPr>
        <w:t>)</w:t>
      </w:r>
      <w:r w:rsidRPr="00A847DA">
        <w:rPr>
          <w:rFonts w:cs="Arial"/>
          <w:color w:val="000000"/>
        </w:rPr>
        <w:t>. Entsprechende Nachweise sind daher rechtzeitig bei den zuständigen Stellen zu beantragen</w:t>
      </w:r>
      <w:r>
        <w:rPr>
          <w:rFonts w:cs="Arial"/>
          <w:color w:val="000000"/>
        </w:rPr>
        <w:t>.</w:t>
      </w:r>
    </w:p>
    <w:sectPr w:rsidR="00D71866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C8057" w14:textId="77777777" w:rsidR="00B82D42" w:rsidRDefault="00B82D42" w:rsidP="003D338A">
      <w:pPr>
        <w:spacing w:after="0"/>
      </w:pPr>
      <w:r>
        <w:separator/>
      </w:r>
    </w:p>
  </w:endnote>
  <w:endnote w:type="continuationSeparator" w:id="0">
    <w:p w14:paraId="128D0CA5" w14:textId="77777777" w:rsidR="00B82D42" w:rsidRDefault="00B82D42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1F970FDD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770AA7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70AA7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fldSimple w:instr=" NUMPAGES ">
      <w:r w:rsidR="00770AA7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770AA7">
      <w:rPr>
        <w:noProof/>
      </w:rPr>
      <w:t>2</w:t>
    </w:r>
    <w:r w:rsidR="00770AA7" w:rsidRPr="00483693">
      <w:rPr>
        <w:noProof/>
      </w:rPr>
      <w:t xml:space="preserve"> / </w:t>
    </w:r>
    <w:r w:rsidR="00770AA7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4E1878E4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472D87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70AA7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770AA7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9C224" w14:textId="77777777" w:rsidR="00B82D42" w:rsidRDefault="00B82D42" w:rsidP="003D338A">
      <w:pPr>
        <w:spacing w:after="0"/>
      </w:pPr>
      <w:r>
        <w:separator/>
      </w:r>
    </w:p>
  </w:footnote>
  <w:footnote w:type="continuationSeparator" w:id="0">
    <w:p w14:paraId="26517F91" w14:textId="77777777" w:rsidR="00B82D42" w:rsidRDefault="00B82D42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73E5A8D1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35B05"/>
    <w:rsid w:val="00141579"/>
    <w:rsid w:val="001460E0"/>
    <w:rsid w:val="00153B86"/>
    <w:rsid w:val="0015546B"/>
    <w:rsid w:val="001577AF"/>
    <w:rsid w:val="001619DE"/>
    <w:rsid w:val="00165404"/>
    <w:rsid w:val="00194F22"/>
    <w:rsid w:val="001954FB"/>
    <w:rsid w:val="00197269"/>
    <w:rsid w:val="001A069D"/>
    <w:rsid w:val="001A345F"/>
    <w:rsid w:val="001A6A9E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64D49"/>
    <w:rsid w:val="0037147A"/>
    <w:rsid w:val="0039359D"/>
    <w:rsid w:val="00394925"/>
    <w:rsid w:val="003A43FE"/>
    <w:rsid w:val="003B329D"/>
    <w:rsid w:val="003C2FED"/>
    <w:rsid w:val="003C3576"/>
    <w:rsid w:val="003D338A"/>
    <w:rsid w:val="003F483D"/>
    <w:rsid w:val="004216A1"/>
    <w:rsid w:val="0043468E"/>
    <w:rsid w:val="00440CD1"/>
    <w:rsid w:val="004417B3"/>
    <w:rsid w:val="004420E0"/>
    <w:rsid w:val="00446B07"/>
    <w:rsid w:val="00451AE4"/>
    <w:rsid w:val="00455541"/>
    <w:rsid w:val="004567A9"/>
    <w:rsid w:val="004702BE"/>
    <w:rsid w:val="00472D87"/>
    <w:rsid w:val="00473DB2"/>
    <w:rsid w:val="00483693"/>
    <w:rsid w:val="0049201D"/>
    <w:rsid w:val="004A3505"/>
    <w:rsid w:val="004C0AD3"/>
    <w:rsid w:val="004C2441"/>
    <w:rsid w:val="004D1617"/>
    <w:rsid w:val="004D289B"/>
    <w:rsid w:val="00507BB9"/>
    <w:rsid w:val="005116C4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681D"/>
    <w:rsid w:val="005E1475"/>
    <w:rsid w:val="005E1965"/>
    <w:rsid w:val="005E284F"/>
    <w:rsid w:val="005F5328"/>
    <w:rsid w:val="00603F81"/>
    <w:rsid w:val="00615716"/>
    <w:rsid w:val="00632745"/>
    <w:rsid w:val="006471EF"/>
    <w:rsid w:val="0064724E"/>
    <w:rsid w:val="00664F17"/>
    <w:rsid w:val="00667252"/>
    <w:rsid w:val="00680332"/>
    <w:rsid w:val="00690ACA"/>
    <w:rsid w:val="006A02E2"/>
    <w:rsid w:val="006B61F9"/>
    <w:rsid w:val="006D3695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81106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177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E4F4C"/>
    <w:rsid w:val="00AE6C75"/>
    <w:rsid w:val="00B011ED"/>
    <w:rsid w:val="00B14076"/>
    <w:rsid w:val="00B22BBF"/>
    <w:rsid w:val="00B23370"/>
    <w:rsid w:val="00B24A36"/>
    <w:rsid w:val="00B2551E"/>
    <w:rsid w:val="00B50D13"/>
    <w:rsid w:val="00B6265C"/>
    <w:rsid w:val="00B62C44"/>
    <w:rsid w:val="00B63F55"/>
    <w:rsid w:val="00B73A01"/>
    <w:rsid w:val="00B7430A"/>
    <w:rsid w:val="00B777B5"/>
    <w:rsid w:val="00B7796D"/>
    <w:rsid w:val="00B82D42"/>
    <w:rsid w:val="00B83A18"/>
    <w:rsid w:val="00BA19BF"/>
    <w:rsid w:val="00BA768C"/>
    <w:rsid w:val="00BC21BC"/>
    <w:rsid w:val="00BC6E2B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1064F"/>
    <w:rsid w:val="00F1479E"/>
    <w:rsid w:val="00F17CFC"/>
    <w:rsid w:val="00F20C4C"/>
    <w:rsid w:val="00F21FEB"/>
    <w:rsid w:val="00F25385"/>
    <w:rsid w:val="00F45CB1"/>
    <w:rsid w:val="00F663CD"/>
    <w:rsid w:val="00F83B6C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DBB86CC625244B685BC76500CEC0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F23720-E41C-45C2-B3B5-8077205561A2}"/>
      </w:docPartPr>
      <w:docPartBody>
        <w:p w:rsidR="008C7F7E" w:rsidRDefault="00033714" w:rsidP="00033714">
          <w:pPr>
            <w:pStyle w:val="DDBB86CC625244B685BC76500CEC04EE"/>
          </w:pPr>
          <w:r>
            <w:rPr>
              <w:rStyle w:val="Platzhaltertext"/>
              <w:color w:val="FF0000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714"/>
    <w:rsid w:val="00033714"/>
    <w:rsid w:val="00135B05"/>
    <w:rsid w:val="001A6A9E"/>
    <w:rsid w:val="003A7CAE"/>
    <w:rsid w:val="004A7CA1"/>
    <w:rsid w:val="00603F81"/>
    <w:rsid w:val="008C7F7E"/>
    <w:rsid w:val="0094751E"/>
    <w:rsid w:val="009E7265"/>
    <w:rsid w:val="00A065A3"/>
    <w:rsid w:val="00B011ED"/>
    <w:rsid w:val="00B62C44"/>
    <w:rsid w:val="00BB0D38"/>
    <w:rsid w:val="00BC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33714"/>
  </w:style>
  <w:style w:type="paragraph" w:customStyle="1" w:styleId="DDBB86CC625244B685BC76500CEC04EE">
    <w:name w:val="DDBB86CC625244B685BC76500CEC04EE"/>
    <w:rsid w:val="00033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53323F6623E4C8A242778D33BD9F0" ma:contentTypeVersion="3" ma:contentTypeDescription="Create a new document." ma:contentTypeScope="" ma:versionID="23a3436f6904ed720eecebdb55d260df">
  <xsd:schema xmlns:xsd="http://www.w3.org/2001/XMLSchema" xmlns:xs="http://www.w3.org/2001/XMLSchema" xmlns:p="http://schemas.microsoft.com/office/2006/metadata/properties" xmlns:ns2="97b05250-5c3f-42e4-8cb4-d7a10edc0545" targetNamespace="http://schemas.microsoft.com/office/2006/metadata/properties" ma:root="true" ma:fieldsID="8de98625ab4b4d31f1ed23e0b3540920" ns2:_="">
    <xsd:import namespace="97b05250-5c3f-42e4-8cb4-d7a10edc05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05250-5c3f-42e4-8cb4-d7a10edc05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DCE118-A5A4-4713-8D24-7753803BE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05250-5c3f-42e4-8cb4-d7a10edc05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</Pages>
  <Words>249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Dierke, Daniel</cp:lastModifiedBy>
  <cp:revision>40</cp:revision>
  <cp:lastPrinted>2011-09-03T11:20:00Z</cp:lastPrinted>
  <dcterms:created xsi:type="dcterms:W3CDTF">2020-12-08T11:48:00Z</dcterms:created>
  <dcterms:modified xsi:type="dcterms:W3CDTF">2026-06-24T07:24:00Z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0x0101009AC53323F6623E4C8A242778D33BD9F0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